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A25" w:rsidRDefault="00602A25" w:rsidP="00602A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WHYTE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602A25" w:rsidRDefault="00602A25" w:rsidP="00602A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2A25" w:rsidRDefault="00602A25" w:rsidP="00602A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2A25" w:rsidRDefault="00602A25" w:rsidP="00602A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Newark,</w:t>
      </w:r>
    </w:p>
    <w:p w:rsidR="00602A25" w:rsidRDefault="00602A25" w:rsidP="00602A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Nottinghamshire, into lands held by the late Sir Geoffrey le </w:t>
      </w:r>
      <w:proofErr w:type="spellStart"/>
      <w:r>
        <w:rPr>
          <w:rFonts w:ascii="Times New Roman" w:hAnsi="Times New Roman" w:cs="Times New Roman"/>
          <w:sz w:val="24"/>
          <w:szCs w:val="24"/>
        </w:rPr>
        <w:t>Scrope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02A25" w:rsidRDefault="00602A25" w:rsidP="00602A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8646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 – 2)</w:t>
      </w:r>
    </w:p>
    <w:p w:rsidR="00C757FE" w:rsidRDefault="00C757FE" w:rsidP="00C757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Newark,</w:t>
      </w:r>
    </w:p>
    <w:p w:rsidR="00C757FE" w:rsidRDefault="00C757FE" w:rsidP="00C757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Nottinghamshire, into the lands of the late Baldwin Freville(q.v.), son</w:t>
      </w:r>
    </w:p>
    <w:p w:rsidR="00C757FE" w:rsidRDefault="00C757FE" w:rsidP="00C757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Sir Baldwin </w:t>
      </w:r>
      <w:proofErr w:type="gramStart"/>
      <w:r>
        <w:rPr>
          <w:rFonts w:ascii="Times New Roman" w:hAnsi="Times New Roman" w:cs="Times New Roman"/>
          <w:sz w:val="24"/>
          <w:szCs w:val="24"/>
        </w:rPr>
        <w:t>Freville(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d.1400).</w:t>
      </w:r>
    </w:p>
    <w:p w:rsidR="00C757FE" w:rsidRDefault="00C757FE" w:rsidP="00C757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0F0F1E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21-134)</w:t>
      </w:r>
    </w:p>
    <w:p w:rsidR="00602A25" w:rsidRDefault="00602A25" w:rsidP="00602A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2A25" w:rsidRDefault="00602A25" w:rsidP="00602A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602A25" w:rsidP="00602A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October 2015</w:t>
      </w:r>
    </w:p>
    <w:p w:rsidR="00C757FE" w:rsidRPr="00602A25" w:rsidRDefault="00C757FE" w:rsidP="00602A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March 2016</w:t>
      </w:r>
      <w:bookmarkStart w:id="0" w:name="_GoBack"/>
      <w:bookmarkEnd w:id="0"/>
    </w:p>
    <w:sectPr w:rsidR="00C757FE" w:rsidRPr="00602A25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A25" w:rsidRDefault="00602A25" w:rsidP="00564E3C">
      <w:pPr>
        <w:spacing w:after="0" w:line="240" w:lineRule="auto"/>
      </w:pPr>
      <w:r>
        <w:separator/>
      </w:r>
    </w:p>
  </w:endnote>
  <w:endnote w:type="continuationSeparator" w:id="0">
    <w:p w:rsidR="00602A25" w:rsidRDefault="00602A2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A25" w:rsidRDefault="00602A25" w:rsidP="00564E3C">
      <w:pPr>
        <w:spacing w:after="0" w:line="240" w:lineRule="auto"/>
      </w:pPr>
      <w:r>
        <w:separator/>
      </w:r>
    </w:p>
  </w:footnote>
  <w:footnote w:type="continuationSeparator" w:id="0">
    <w:p w:rsidR="00602A25" w:rsidRDefault="00602A25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A25"/>
    <w:rsid w:val="00564E3C"/>
    <w:rsid w:val="00602A25"/>
    <w:rsid w:val="00C757F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AF7F6"/>
  <w15:chartTrackingRefBased/>
  <w15:docId w15:val="{7633575F-B450-4251-BF80-3067D926A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02A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2015-10-02T18:53:00Z</dcterms:created>
  <dcterms:modified xsi:type="dcterms:W3CDTF">2016-03-28T14:41:00Z</dcterms:modified>
</cp:coreProperties>
</file>